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738D7F95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342C58">
        <w:rPr>
          <w:rFonts w:cs="Arial"/>
          <w:b/>
          <w:color w:val="000000"/>
          <w:sz w:val="24"/>
          <w:lang w:eastAsia="zh-CN"/>
        </w:rPr>
        <w:t>4</w:t>
      </w:r>
      <w:r w:rsidR="000A3A4E">
        <w:rPr>
          <w:rFonts w:cs="Arial"/>
          <w:b/>
          <w:color w:val="000000"/>
          <w:sz w:val="24"/>
          <w:lang w:eastAsia="zh-CN"/>
        </w:rPr>
        <w:t>2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B354ED">
        <w:rPr>
          <w:rFonts w:cs="Arial"/>
          <w:b/>
          <w:color w:val="000000"/>
          <w:sz w:val="24"/>
          <w:lang w:eastAsia="zh-CN"/>
        </w:rPr>
        <w:t>2</w:t>
      </w:r>
      <w:r w:rsidR="000A3A4E">
        <w:rPr>
          <w:rFonts w:cs="Arial"/>
          <w:b/>
          <w:color w:val="000000"/>
          <w:sz w:val="24"/>
          <w:lang w:eastAsia="zh-CN"/>
        </w:rPr>
        <w:t>2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1555588B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0A3A4E">
        <w:rPr>
          <w:b/>
          <w:noProof/>
          <w:sz w:val="24"/>
        </w:rPr>
        <w:t>4-12 April</w:t>
      </w:r>
      <w:r w:rsidR="00B35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354ED">
        <w:rPr>
          <w:b/>
          <w:noProof/>
          <w:sz w:val="24"/>
        </w:rPr>
        <w:t>2</w:t>
      </w:r>
      <w:r w:rsidR="001C0223">
        <w:rPr>
          <w:b/>
          <w:noProof/>
          <w:sz w:val="24"/>
        </w:rPr>
        <w:tab/>
      </w:r>
    </w:p>
    <w:p w14:paraId="3F31C776" w14:textId="51E5D10C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77777777" w:rsidR="00163A23" w:rsidRPr="00163A23" w:rsidRDefault="00163A23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1266"/>
        <w:gridCol w:w="2685"/>
        <w:gridCol w:w="1281"/>
        <w:gridCol w:w="923"/>
        <w:gridCol w:w="1061"/>
        <w:gridCol w:w="865"/>
        <w:gridCol w:w="676"/>
        <w:gridCol w:w="1186"/>
      </w:tblGrid>
      <w:tr w:rsidR="003038A6" w:rsidRPr="00401776" w14:paraId="2007629A" w14:textId="77777777" w:rsidTr="00AA604A">
        <w:trPr>
          <w:tblHeader/>
          <w:tblCellSpacing w:w="0" w:type="dxa"/>
          <w:jc w:val="center"/>
        </w:trPr>
        <w:tc>
          <w:tcPr>
            <w:tcW w:w="8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26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6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2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9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29B36944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D02DD3" w14:textId="37E880F5" w:rsidR="007F2991" w:rsidRPr="00615B3B" w:rsidRDefault="007F2991" w:rsidP="007F2991">
            <w:pPr>
              <w:tabs>
                <w:tab w:val="left" w:pos="540"/>
              </w:tabs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7ADA1C" w14:textId="6DA812F0" w:rsidR="007F2991" w:rsidRPr="00615B3B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E31B9" w14:textId="12AA2A77" w:rsidR="007F2991" w:rsidRPr="00615B3B" w:rsidRDefault="000968EB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965FF9" w14:textId="5C14D38E" w:rsidR="007F2991" w:rsidRPr="00615B3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1EC9E29" w14:textId="2604D53D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7C6868" w14:textId="0AEA1EC3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cyan"/>
                <w:lang w:eastAsia="ar-SA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BE2BA2" w14:textId="78A0854D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9CB520" w14:textId="08D3149F" w:rsidR="007F2991" w:rsidRPr="00D57224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DD6D35" w14:textId="24CAC878" w:rsidR="007F2991" w:rsidRPr="00D57224" w:rsidRDefault="007F2991" w:rsidP="00220AA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3038A6" w:rsidRPr="00401776" w14:paraId="41014605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3368ED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3368ED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3368ED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E52D9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7A46C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56332B" w:rsidRPr="00401776" w14:paraId="09FB25EE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328EA1" w14:textId="0F58CE31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96BD10" w14:textId="2D226E0B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7C5228">
              <w:rPr>
                <w:rFonts w:ascii="Arial" w:hAnsi="Arial" w:cs="Arial"/>
                <w:sz w:val="18"/>
                <w:szCs w:val="18"/>
              </w:rPr>
              <w:t>S5-222570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FCAFA" w14:textId="435D28F7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Reply LS on methodology harmonization update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AD38D" w14:textId="5AA8A40B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(Chair)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F12B64B" w14:textId="44913B8B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LS out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82EA4" w14:textId="51BC4165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A86B723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255229CA" w14:textId="1D2CA5EA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70463C2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</w:t>
            </w:r>
            <w:r w:rsidRPr="00D70712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5C19E68D" w14:textId="4E73BFB9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AE8397" w14:textId="498F0987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56332B" w:rsidRPr="00401776" w14:paraId="51CF7233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AC86C" w14:textId="50E7F32B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178A1D" w14:textId="0517AC3D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7C5228">
              <w:rPr>
                <w:rFonts w:ascii="Arial" w:hAnsi="Arial" w:cs="Arial"/>
                <w:sz w:val="18"/>
                <w:szCs w:val="18"/>
              </w:rPr>
              <w:t>S5-222631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1A3AD4" w14:textId="240FDD4F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New SID Study on measurement data collection to support RAN intelligence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4F9BA5" w14:textId="0DAC2B98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(Intel Korea, Ltd. Verizon, AT&amp;T, CMCC) (Joey Chou)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412BBDC" w14:textId="7BED523D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SID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D9784" w14:textId="2082F15E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E5C092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5D6A61B4" w14:textId="0D199495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6D5A69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</w:t>
            </w:r>
            <w:r w:rsidRPr="00D70712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5533282B" w14:textId="713223DE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98DFD3" w14:textId="2B96DE8E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105D87" w:rsidRPr="00401776" w14:paraId="44E66EC1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5CF27C" w14:textId="1EF8DBCC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CF3E5C" w14:textId="5FB6133D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7C5228">
              <w:rPr>
                <w:rFonts w:ascii="Arial" w:hAnsi="Arial" w:cs="Arial"/>
                <w:sz w:val="18"/>
                <w:szCs w:val="18"/>
              </w:rPr>
              <w:t>S5-222632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83BEC" w14:textId="53156B52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Rel-17 draftCR for TS28.552 Correct the QoS flow setup related counters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3F80D0" w14:textId="0D7645A2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(ZTE) (Weihong Zhu)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53D6841" w14:textId="40517932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56466" w14:textId="4837B760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</w:t>
            </w: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</w:t>
            </w: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90E1971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28796E47" w14:textId="2CF30CA6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E4BE6F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</w:t>
            </w:r>
            <w:r w:rsidRPr="00D70712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55886FBC" w14:textId="436A81CA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33663F" w14:textId="6801F793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</w:tc>
      </w:tr>
      <w:tr w:rsidR="0056332B" w:rsidRPr="00401776" w14:paraId="0DB1E16F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33C34B" w14:textId="7BBA42E6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6.4.1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804A3" w14:textId="1C444371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7C5228">
              <w:rPr>
                <w:rFonts w:ascii="Arial" w:hAnsi="Arial" w:cs="Arial"/>
                <w:sz w:val="18"/>
                <w:szCs w:val="18"/>
              </w:rPr>
              <w:t>S5-222634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FD693C" w14:textId="56DB0B1D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28.317 Skeleton Proposal</w:t>
            </w:r>
          </w:p>
          <w:p w14:paraId="2C4633D9" w14:textId="0B589FB9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color w:val="0000FF"/>
                <w:sz w:val="18"/>
                <w:szCs w:val="18"/>
              </w:rPr>
              <w:t>(with update to only keep the stage 1 template and the main clause headings for the rest)</w:t>
            </w:r>
          </w:p>
          <w:p w14:paraId="3536CCBD" w14:textId="4542BA99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564C8D" w14:textId="77777777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(China Mobile, Huawei) (</w:t>
            </w:r>
            <w:proofErr w:type="spellStart"/>
            <w:r w:rsidRPr="00D70712">
              <w:rPr>
                <w:rFonts w:ascii="Arial" w:hAnsi="Arial" w:cs="Arial"/>
                <w:sz w:val="18"/>
                <w:szCs w:val="18"/>
              </w:rPr>
              <w:t>Yaxi</w:t>
            </w:r>
            <w:proofErr w:type="spellEnd"/>
            <w:r w:rsidRPr="00D70712">
              <w:rPr>
                <w:rFonts w:ascii="Arial" w:hAnsi="Arial" w:cs="Arial"/>
                <w:sz w:val="18"/>
                <w:szCs w:val="18"/>
              </w:rPr>
              <w:t xml:space="preserve"> Hu)</w:t>
            </w:r>
          </w:p>
          <w:p w14:paraId="12593B51" w14:textId="77777777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453EF0" w14:textId="06551A2D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8C2C9D" w14:textId="4C124B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38F4E1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6F988269" w14:textId="3B171489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83B066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</w:t>
            </w:r>
            <w:r w:rsidRPr="00D70712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48CFEE41" w14:textId="0D130569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F4140B" w14:textId="2DC34425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56332B" w:rsidRPr="00401776" w14:paraId="529207D5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22277A" w14:textId="4F442B64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6.5.4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17073" w14:textId="39737091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7C5228">
              <w:rPr>
                <w:rFonts w:ascii="Arial" w:hAnsi="Arial" w:cs="Arial"/>
                <w:sz w:val="18"/>
                <w:szCs w:val="18"/>
              </w:rPr>
              <w:t>S5-222636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53D2CD" w14:textId="1BB6193F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pCR 28.836 Add background of mapping in TS 28.531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CAF950" w14:textId="7BC7FFB7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(Huawei) (Lei Zhu)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CB28B0" w14:textId="130E4865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E4AB60" w14:textId="7440A43D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1BADA3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5A8F47A2" w14:textId="3AE1210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719FF5B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</w:t>
            </w:r>
            <w:r w:rsidRPr="00D70712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45BBEFD0" w14:textId="7B661D92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EBCFDC" w14:textId="1789703D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56332B" w:rsidRPr="00401776" w14:paraId="50225939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435936" w14:textId="7A17B6F5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6.5.4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2367E" w14:textId="503B6EE2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7C5228">
              <w:rPr>
                <w:rFonts w:ascii="Arial" w:hAnsi="Arial" w:cs="Arial"/>
                <w:sz w:val="18"/>
                <w:szCs w:val="18"/>
              </w:rPr>
              <w:t>S5-222637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183B9" w14:textId="4A39B2BF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pCR 28.836 Add background information related to 28.312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17251A" w14:textId="4BC7DFBF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(Huawei) (Lei Zhu)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1F72891" w14:textId="25FBF7CD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DC1F83" w14:textId="32A865EE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BCE913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54B1C073" w14:textId="0F466E73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EA393ED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5</w:t>
            </w:r>
            <w:r w:rsidRPr="00D70712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4230F024" w14:textId="346EB4AE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797249" w14:textId="161638ED" w:rsidR="00105D87" w:rsidRPr="0048154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105D87" w:rsidRPr="00401776" w14:paraId="78BCD682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DA55D" w14:textId="44BDD396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6.5.14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BD93D0" w14:textId="408CF77B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S5-222755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5CEC85" w14:textId="0171C524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pCR 28.819  Proposed overall process</w:t>
            </w:r>
          </w:p>
          <w:p w14:paraId="52DC60C9" w14:textId="15C63227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79F122" w14:textId="04A499D3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(China Mobile Com. Corporation, Lenovo, Motorola Mobility) (</w:t>
            </w:r>
            <w:proofErr w:type="spellStart"/>
            <w:r w:rsidRPr="00D70712">
              <w:rPr>
                <w:rFonts w:ascii="Arial" w:hAnsi="Arial" w:cs="Arial"/>
                <w:sz w:val="18"/>
                <w:szCs w:val="18"/>
              </w:rPr>
              <w:t>Chuyi</w:t>
            </w:r>
            <w:proofErr w:type="spellEnd"/>
            <w:r w:rsidRPr="00D70712">
              <w:rPr>
                <w:rFonts w:ascii="Arial" w:hAnsi="Arial" w:cs="Arial"/>
                <w:sz w:val="18"/>
                <w:szCs w:val="18"/>
              </w:rPr>
              <w:t xml:space="preserve"> Guo)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02497B1" w14:textId="39ADD96B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DC4255" w14:textId="00516FCF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D4A657E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5AE99955" w14:textId="2A247D19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AC45A4" w14:textId="1C0948EF" w:rsidR="00105D87" w:rsidRPr="003618D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F896C5" w14:textId="78D8845F" w:rsidR="00105D87" w:rsidRPr="003618D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oted</w:t>
            </w:r>
          </w:p>
        </w:tc>
      </w:tr>
      <w:tr w:rsidR="00105D87" w:rsidRPr="00401776" w14:paraId="6C25D442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7E3C59" w14:textId="4C1AE49E" w:rsidR="00105D87" w:rsidRPr="00D70712" w:rsidRDefault="00105D87" w:rsidP="00105D87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6.5.22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DE1DBE" w14:textId="143ECEA3" w:rsidR="00105D87" w:rsidRPr="00D70712" w:rsidRDefault="00105D87" w:rsidP="00105D87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S5-222756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A9134" w14:textId="0FDB2806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pCR 28.824 Describe possible solution for EGMF </w:t>
            </w:r>
          </w:p>
          <w:p w14:paraId="6C27BBCA" w14:textId="11A486BB" w:rsidR="00105D87" w:rsidRPr="00D70712" w:rsidRDefault="00105D87" w:rsidP="00105D8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5C364F" w14:textId="591EC25F" w:rsidR="00105D87" w:rsidRPr="00D70712" w:rsidRDefault="00105D87" w:rsidP="00105D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(Huawei, Orange, Ericsson) (Lei Zhu)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B9C4D57" w14:textId="38BEF1DE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4FD7E0" w14:textId="510A3FEE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12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DFF854" w14:textId="77777777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60197AF9" w14:textId="2F469CF6" w:rsidR="00105D87" w:rsidRPr="00D70712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8F910D" w14:textId="5A982591" w:rsidR="00105D87" w:rsidRPr="003618D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BC7D75" w14:textId="475FCC85" w:rsidR="00105D87" w:rsidRPr="003618D9" w:rsidRDefault="00105D87" w:rsidP="00105D8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A946B0" w:rsidRPr="00401776" w14:paraId="31731673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4CD141" w14:textId="164F6EB3" w:rsidR="00A946B0" w:rsidRPr="00D70712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6.5.22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46608" w14:textId="56C9A9E0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S5-222725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04041C" w14:textId="344CFA6F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pCR 28.824 solution on exposure architecture and related API </w:t>
            </w:r>
          </w:p>
          <w:p w14:paraId="3BCB1C52" w14:textId="740DDBAC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0A5758" w14:textId="08304985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(Alibaba Group, AsiaInfo) (Xiaobo Yu)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9C5B7D6" w14:textId="105199A8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2A8A19" w14:textId="35D07F7F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00592A" w14:textId="55379C25" w:rsidR="00A946B0" w:rsidRPr="003618D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3618D9"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  <w:t>19 Apr</w:t>
            </w:r>
          </w:p>
          <w:p w14:paraId="4800B693" w14:textId="7F698B40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618D9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6908E8" w14:textId="57D126DA" w:rsidR="00A946B0" w:rsidRPr="003618D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0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878E82" w14:textId="0DCC5715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A946B0" w:rsidRPr="00401776" w14:paraId="58B7C9C3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1121F" w14:textId="7CD840C4" w:rsidR="00A946B0" w:rsidRPr="00D70712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90E8A9" w14:textId="5F793214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S5-222757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3A541D" w14:textId="7E6A1CC4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Input to DraftCR Adding Signalling Based Activation for NR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B9C9A2" w14:textId="5EA1C0B1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(Ericsson) (Robert Petersen)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79114F" w14:textId="43DF2928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Input to </w:t>
            </w: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99EC25" w14:textId="6589BE41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102524" w14:textId="77777777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5B054FBC" w14:textId="796D9889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D0C8B8" w14:textId="09EA9DEF" w:rsidR="00A946B0" w:rsidRPr="003618D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B12A7C" w14:textId="1EEE2B15" w:rsidR="00A946B0" w:rsidRPr="003618D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oted</w:t>
            </w:r>
          </w:p>
        </w:tc>
      </w:tr>
      <w:tr w:rsidR="00A946B0" w:rsidRPr="00401776" w14:paraId="3F449EDA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41B34" w14:textId="2A8CBA55" w:rsidR="00A946B0" w:rsidRPr="00D70712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5459CF" w14:textId="431AF2C8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S5-222758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60B5A" w14:textId="4AF43367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LS out to CT4 Adding attribute </w:t>
            </w:r>
            <w:proofErr w:type="spellStart"/>
            <w:r w:rsidRPr="00D70712">
              <w:rPr>
                <w:rFonts w:ascii="Arial" w:hAnsi="Arial" w:cs="Arial"/>
                <w:sz w:val="18"/>
                <w:szCs w:val="18"/>
              </w:rPr>
              <w:lastRenderedPageBreak/>
              <w:t>qoETarget</w:t>
            </w:r>
            <w:proofErr w:type="spellEnd"/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E5B87" w14:textId="6FE952CE" w:rsidR="00A946B0" w:rsidRPr="00D70712" w:rsidRDefault="00A946B0" w:rsidP="00A94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(Ericsson)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3A3019" w14:textId="5F7C0E09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LS out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53F1B1" w14:textId="7EE325F3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cyan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C81C464" w14:textId="77777777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756BFF7F" w14:textId="19581DA7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lastRenderedPageBreak/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359011" w14:textId="2050FFE9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lastRenderedPageBreak/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E4A96D" w14:textId="5E766263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oted</w:t>
            </w:r>
          </w:p>
        </w:tc>
      </w:tr>
      <w:tr w:rsidR="00A946B0" w:rsidRPr="00401776" w14:paraId="626CE0FC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8EEC62" w14:textId="57DB5D8E" w:rsidR="00A946B0" w:rsidRPr="00D70712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F479C" w14:textId="00F5AE44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S5-222639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BE4C29" w14:textId="4BA48B44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Adding MDA output IOC </w:t>
            </w:r>
            <w:r>
              <w:rPr>
                <w:rFonts w:ascii="Arial" w:hAnsi="Arial" w:cs="Arial"/>
                <w:sz w:val="18"/>
                <w:szCs w:val="18"/>
              </w:rPr>
              <w:t>(28.104)</w:t>
            </w:r>
          </w:p>
          <w:p w14:paraId="093B2DFA" w14:textId="19B43921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5F7E80" w14:textId="34A62252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  (Nokia Germany) (Konstantinos Samdanis)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084D48E" w14:textId="52B1D8D9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DB468B" w14:textId="516E0AFC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cyan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14 Apr (</w:t>
            </w:r>
            <w:r w:rsidRPr="003618D9">
              <w:rPr>
                <w:rFonts w:ascii="Arial" w:eastAsia="MS Mincho" w:hAnsi="Arial" w:cs="Arial"/>
                <w:sz w:val="18"/>
                <w:szCs w:val="18"/>
                <w:highlight w:val="yellow"/>
                <w:lang w:eastAsia="ar-SA"/>
              </w:rPr>
              <w:t>13:12 CEST</w:t>
            </w: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01F8A2" w14:textId="05A853B2" w:rsidR="00A946B0" w:rsidRPr="003618D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3618D9"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  <w:t>19 Apr</w:t>
            </w:r>
          </w:p>
          <w:p w14:paraId="212E1F2F" w14:textId="60AC4966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618D9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6F1C01" w14:textId="2BAF5788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0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92023F" w14:textId="00BDB44F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oted</w:t>
            </w:r>
          </w:p>
        </w:tc>
      </w:tr>
      <w:tr w:rsidR="00A946B0" w:rsidRPr="00401776" w14:paraId="3D137F12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00E70" w14:textId="602819E5" w:rsidR="00A946B0" w:rsidRPr="00D70712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368341" w14:textId="22C6C663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S5-222704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5620AB" w14:textId="5BA1FAB9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 xml:space="preserve">pCR TS 28.104 Add Alarm analytics solution-stage 2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0019C" w14:textId="701C6F9C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(Huawei) (Lei Zhu)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0BA8E12" w14:textId="3C184DCB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D70712">
              <w:rPr>
                <w:rFonts w:ascii="Arial" w:eastAsia="MS Mincho" w:hAnsi="Arial" w:cs="Arial"/>
                <w:b/>
                <w:bCs/>
                <w:sz w:val="18"/>
                <w:szCs w:val="18"/>
                <w:highlight w:val="yellow"/>
                <w:lang w:eastAsia="ar-SA"/>
              </w:rPr>
              <w:t>pCR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E91E8F" w14:textId="6B33CFA4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88B322" w14:textId="77777777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4D461B81" w14:textId="334CFA77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9A0F9D" w14:textId="2752F961" w:rsidR="00A946B0" w:rsidRPr="003618D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55B527" w14:textId="20F4F6CA" w:rsidR="00A946B0" w:rsidRPr="003618D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oted</w:t>
            </w:r>
          </w:p>
        </w:tc>
      </w:tr>
      <w:tr w:rsidR="00A946B0" w:rsidRPr="00401776" w14:paraId="4D6094B2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CB4296" w14:textId="2F06A514" w:rsidR="00A946B0" w:rsidRPr="00D70712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6.6.8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A72BA0" w14:textId="77777777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D70712">
              <w:rPr>
                <w:rFonts w:ascii="Arial" w:hAnsi="Arial" w:cs="Arial"/>
                <w:sz w:val="18"/>
                <w:szCs w:val="18"/>
              </w:rPr>
              <w:t>S5-222724</w:t>
            </w:r>
          </w:p>
          <w:p w14:paraId="67C650F4" w14:textId="796F83B2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07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(in the same package of </w:t>
            </w:r>
            <w:r w:rsidRPr="00D70712">
              <w:rPr>
                <w:rFonts w:ascii="Arial" w:hAnsi="Arial" w:cs="Arial"/>
                <w:sz w:val="18"/>
                <w:szCs w:val="18"/>
              </w:rPr>
              <w:t>S5-222640)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1C8006" w14:textId="259F8797" w:rsidR="00A946B0" w:rsidRPr="00D70712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15610">
              <w:rPr>
                <w:rFonts w:ascii="Arial" w:hAnsi="Arial" w:cs="Arial"/>
                <w:sz w:val="18"/>
                <w:szCs w:val="18"/>
              </w:rPr>
              <w:t>Rel-17 CR TS 28.541 Add feasibility check NRM fragment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848C9" w14:textId="445DB77C" w:rsidR="00A946B0" w:rsidRPr="00D70712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B15610">
              <w:rPr>
                <w:rFonts w:ascii="Arial" w:hAnsi="Arial" w:cs="Arial"/>
                <w:sz w:val="18"/>
                <w:szCs w:val="18"/>
              </w:rPr>
              <w:t>Huawei,China</w:t>
            </w:r>
            <w:proofErr w:type="spellEnd"/>
            <w:proofErr w:type="gramEnd"/>
            <w:r w:rsidRPr="00B15610">
              <w:rPr>
                <w:rFonts w:ascii="Arial" w:hAnsi="Arial" w:cs="Arial"/>
                <w:sz w:val="18"/>
                <w:szCs w:val="18"/>
              </w:rPr>
              <w:t xml:space="preserve"> Unicom, Deutsche </w:t>
            </w:r>
            <w:proofErr w:type="spellStart"/>
            <w:r w:rsidRPr="00B15610">
              <w:rPr>
                <w:rFonts w:ascii="Arial" w:hAnsi="Arial" w:cs="Arial"/>
                <w:sz w:val="18"/>
                <w:szCs w:val="18"/>
              </w:rPr>
              <w:t>Telekom,China</w:t>
            </w:r>
            <w:proofErr w:type="spellEnd"/>
            <w:r w:rsidRPr="00B15610">
              <w:rPr>
                <w:rFonts w:ascii="Arial" w:hAnsi="Arial" w:cs="Arial"/>
                <w:sz w:val="18"/>
                <w:szCs w:val="18"/>
              </w:rPr>
              <w:t xml:space="preserve"> Mobile, Samsung, Nokia, TELUS, KDDI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9BD225B" w14:textId="2DA62495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DBE701" w14:textId="3DB1A3DD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B317C47" w14:textId="77777777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</w:rPr>
              <w:t>14 Apr</w:t>
            </w:r>
          </w:p>
          <w:p w14:paraId="4A3A0B6C" w14:textId="2479697D" w:rsidR="00A946B0" w:rsidRPr="00D70712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50407" w14:textId="23292242" w:rsidR="00A946B0" w:rsidRPr="003618D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08598F" w14:textId="651E5523" w:rsidR="00A946B0" w:rsidRPr="003618D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A946B0" w:rsidRPr="00401776" w14:paraId="425DCB06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355106" w14:textId="0339D000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6.6.8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EBD195" w14:textId="77777777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</w:rPr>
              <w:t>S5-222640</w:t>
            </w:r>
          </w:p>
          <w:p w14:paraId="51721D48" w14:textId="3CA2E291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(in the same package of </w:t>
            </w:r>
            <w:r w:rsidRPr="00481549">
              <w:rPr>
                <w:rFonts w:ascii="Arial" w:hAnsi="Arial" w:cs="Arial"/>
                <w:sz w:val="18"/>
                <w:szCs w:val="18"/>
              </w:rPr>
              <w:t>S5-222724)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DA45A6" w14:textId="63A57A61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</w:rPr>
              <w:t xml:space="preserve">Rel-17 CR TS 28.531 Update procedure of reservation and checking feasibility of network slice subnet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EB9C3" w14:textId="5E54BED1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</w:rPr>
              <w:t xml:space="preserve">(Nokia, Nokia Shanghai Bell, </w:t>
            </w:r>
            <w:proofErr w:type="spellStart"/>
            <w:r w:rsidRPr="00481549">
              <w:rPr>
                <w:rFonts w:ascii="Arial" w:hAnsi="Arial" w:cs="Arial"/>
                <w:sz w:val="18"/>
                <w:szCs w:val="18"/>
              </w:rPr>
              <w:t>Huawei.China</w:t>
            </w:r>
            <w:proofErr w:type="spellEnd"/>
            <w:r w:rsidRPr="00481549">
              <w:rPr>
                <w:rFonts w:ascii="Arial" w:hAnsi="Arial" w:cs="Arial"/>
                <w:sz w:val="18"/>
                <w:szCs w:val="18"/>
              </w:rPr>
              <w:t xml:space="preserve"> Unicom, Deutsche </w:t>
            </w:r>
            <w:proofErr w:type="spellStart"/>
            <w:r w:rsidRPr="00481549">
              <w:rPr>
                <w:rFonts w:ascii="Arial" w:hAnsi="Arial" w:cs="Arial"/>
                <w:sz w:val="18"/>
                <w:szCs w:val="18"/>
              </w:rPr>
              <w:t>Telekom,China</w:t>
            </w:r>
            <w:proofErr w:type="spellEnd"/>
            <w:r w:rsidRPr="00481549">
              <w:rPr>
                <w:rFonts w:ascii="Arial" w:hAnsi="Arial" w:cs="Arial"/>
                <w:sz w:val="18"/>
                <w:szCs w:val="18"/>
              </w:rPr>
              <w:t xml:space="preserve"> Mobile) (</w:t>
            </w:r>
            <w:proofErr w:type="spellStart"/>
            <w:r w:rsidRPr="00481549">
              <w:rPr>
                <w:rFonts w:ascii="Arial" w:hAnsi="Arial" w:cs="Arial"/>
                <w:sz w:val="18"/>
                <w:szCs w:val="18"/>
              </w:rPr>
              <w:t>Malathi</w:t>
            </w:r>
            <w:proofErr w:type="spellEnd"/>
            <w:r w:rsidRPr="00481549">
              <w:rPr>
                <w:rFonts w:ascii="Arial" w:hAnsi="Arial" w:cs="Arial"/>
                <w:sz w:val="18"/>
                <w:szCs w:val="18"/>
              </w:rPr>
              <w:t xml:space="preserve"> Ponniah)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193A1E" w14:textId="2FD0854D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D7674B" w14:textId="62E834AB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0D0B501" w14:textId="7777777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17A26C49" w14:textId="41BCC3FA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20DD4C" w14:textId="411AA2F1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D68FF8" w14:textId="496C7A6F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A946B0" w:rsidRPr="00401776" w14:paraId="7FBF5317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428C49" w14:textId="6E9B64CB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6.6.4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0C8910" w14:textId="363468A9" w:rsidR="00A946B0" w:rsidRPr="00481549" w:rsidRDefault="00A946B0" w:rsidP="00A946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S5-222751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F2FBA9" w14:textId="2B3138E4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DraftCR for eCOSLA - TS 28.535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AD5BDD" w14:textId="1A604837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3A9DC1E" w14:textId="6D96B8EE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6E3287" w14:textId="285A0D1A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1B714C8" w14:textId="7777777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7C9557C1" w14:textId="67A4F0A8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548AEA" w14:textId="478C809D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61F9F7" w14:textId="742EE179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A946B0" w:rsidRPr="00401776" w14:paraId="6CF1138F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E39BCE" w14:textId="5A76B947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6.6.4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D10D1" w14:textId="4FA31791" w:rsidR="00A946B0" w:rsidRPr="00481549" w:rsidRDefault="00A946B0" w:rsidP="00A946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S5-222752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DAF9BE" w14:textId="7ABF2118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DraftCR for eCOSLA - TS 28.536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BC35E" w14:textId="1165A1FD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172C2B7" w14:textId="4A417A1F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A4D0F4" w14:textId="4D8023B6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624C4D4" w14:textId="7777777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5FF0FEC0" w14:textId="7B9FFEB9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69EAFC" w14:textId="21481738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689A37" w14:textId="09A4646F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A946B0" w:rsidRPr="00401776" w14:paraId="7DA587B0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83E25" w14:textId="70AB9CB8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6.6.2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C5128B" w14:textId="0DCAD974" w:rsidR="00A946B0" w:rsidRPr="00481549" w:rsidRDefault="00A946B0" w:rsidP="00A946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S5-222643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653722" w14:textId="4C8CC3C5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DraftCR for MADCOL TS 28.622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010EFC" w14:textId="4F3F49A9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A8A825" w14:textId="4CF6D43F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47820A" w14:textId="517123E2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FBF19F" w14:textId="7777777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5B547101" w14:textId="337148B0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80161E" w14:textId="36916060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DD662C" w14:textId="022B061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A946B0" w:rsidRPr="00401776" w14:paraId="3E4356A5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0AA69BE2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6.6.2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0DE95A6F" w:rsidR="00A946B0" w:rsidRPr="00481549" w:rsidRDefault="00A946B0" w:rsidP="00A946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>S5-222644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09B95D8A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en-GB"/>
              </w:rPr>
              <w:t>DraftCR for MADCOL TS 28.623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2746327A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34395EB0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707C41F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</w:t>
            </w: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</w:t>
            </w: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BFE5F4E" w14:textId="7777777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64E1FB30" w14:textId="089B053C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6E4E22" w14:textId="26EC39E1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4F75266F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A946B0" w:rsidRPr="00401776" w14:paraId="25EEAFA5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7D8EF1" w14:textId="0A20BCFF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6.6.6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E18FDE" w14:textId="0424615C" w:rsidR="00A946B0" w:rsidRPr="00481549" w:rsidRDefault="00A946B0" w:rsidP="00A946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>S5-222642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8E2BB" w14:textId="16CF1C56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DraftCR for </w:t>
            </w:r>
            <w:proofErr w:type="spellStart"/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>eECM</w:t>
            </w:r>
            <w:proofErr w:type="spellEnd"/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– TS 28.538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FF0AC9" w14:textId="227ED30E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64D753F" w14:textId="17F24BB3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97BC84" w14:textId="7278CB6A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14 Apr (07:16 CEST)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E2496BA" w14:textId="77777777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3C27EA7F" w14:textId="1CB745CC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5BDC1B" w14:textId="705002FD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17ED11" w14:textId="488F91FB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A946B0" w:rsidRPr="00401776" w14:paraId="7592E013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D51A31" w14:textId="316CC753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6.4.1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5AAE0F" w14:textId="67A69E74" w:rsidR="00A946B0" w:rsidRPr="00481549" w:rsidRDefault="00A946B0" w:rsidP="00A946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S5-222726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D42A47" w14:textId="7E19BF7F" w:rsidR="00A946B0" w:rsidRPr="00481549" w:rsidRDefault="00A946B0" w:rsidP="00A946B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TS 28.317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669B72" w14:textId="3CD478E7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eastAsia="Ericsson Hilda" w:hAnsi="Arial" w:cs="Arial"/>
                <w:sz w:val="18"/>
                <w:szCs w:val="18"/>
                <w:lang w:eastAsia="ar-SA"/>
              </w:rPr>
              <w:t>Chin</w:t>
            </w: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6619FE" w14:textId="567099C0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8F4648" w14:textId="77777777" w:rsidR="00A946B0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15 Apr</w:t>
            </w:r>
          </w:p>
          <w:p w14:paraId="5BFFD3E1" w14:textId="786E7CA9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B441530" w14:textId="77777777" w:rsidR="00A946B0" w:rsidRPr="00F434D5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F434D5"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  <w:t>19 Apr</w:t>
            </w:r>
          </w:p>
          <w:p w14:paraId="007037D5" w14:textId="2DEDD544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434D5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1A98BA" w14:textId="774AD2C2" w:rsidR="00A946B0" w:rsidRPr="00481549" w:rsidRDefault="00BC3D76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20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621A2C" w14:textId="1325D859" w:rsidR="00A946B0" w:rsidRPr="00481549" w:rsidRDefault="00BC3D76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946B0" w:rsidRPr="00401776" w14:paraId="4F138253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228AE" w14:textId="35279764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2F6A56" w14:textId="3E2F02DF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S5-222727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0F37E3" w14:textId="2C8DED65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28.910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DFE6B7" w14:textId="5BD90100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A2E002" w14:textId="6EBBBAF8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788B49" w14:textId="3EEDCCF5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845233" w14:textId="1381A179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5250D6" w14:textId="32F72723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3E135" w14:textId="4EA540EE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A946B0" w:rsidRPr="00401776" w14:paraId="126FA506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7B7C59" w14:textId="4AE7A1CE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5E4623" w14:textId="2F083784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S5-222728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B58474" w14:textId="6946869C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28.909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A74AE1" w14:textId="51A70FB3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BF07394" w14:textId="644CF6B6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8EC671" w14:textId="75A778F6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A5F9015" w14:textId="1B95495B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271D7E" w14:textId="1F7FAB7D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A33686" w14:textId="7FE2A230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A946B0" w:rsidRPr="00401776" w14:paraId="5E699D8C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1A91B2" w14:textId="33374ACE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54548B" w14:textId="111217A1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S5-222729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3C5481" w14:textId="7E21278B" w:rsidR="00A946B0" w:rsidRPr="00481549" w:rsidRDefault="00A946B0" w:rsidP="00A946B0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28.912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82A404" w14:textId="58F6F834" w:rsidR="00A946B0" w:rsidRPr="00481549" w:rsidRDefault="00A946B0" w:rsidP="00A946B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BDB0E6A" w14:textId="7B059FD6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C4ADA2" w14:textId="28F9DA63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D45F160" w14:textId="12911913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49BB54" w14:textId="25CFE97B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A45BFD" w14:textId="343CE821" w:rsidR="00A946B0" w:rsidRPr="00481549" w:rsidRDefault="00A946B0" w:rsidP="00A946B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34675D60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CDFD3F" w14:textId="6B3D9B0C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791741" w14:textId="159CD4B6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S5-222730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DE962" w14:textId="3C98FA39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28.836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6F4D77" w14:textId="53C427B6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Ericsson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EFB812F" w14:textId="1352220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97AF56" w14:textId="637CC7C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19 Apr</w:t>
            </w:r>
            <w:r w:rsidDel="00280653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(12:05 CEST) 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D8A2C49" w14:textId="77777777" w:rsidR="007C111F" w:rsidRPr="00F434D5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F434D5"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  <w:t>19 Apr</w:t>
            </w:r>
          </w:p>
          <w:p w14:paraId="332E1FC1" w14:textId="08D1A4D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434D5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84FAB8" w14:textId="2D10AC9D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20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932E64" w14:textId="73BAD1A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7C111F" w:rsidRPr="00401776" w14:paraId="24F52FBB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76000E" w14:textId="35720FE0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ED08EA" w14:textId="27344424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7BE9EE" w14:textId="1B26D672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28.908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C9F8AD" w14:textId="3BFDA430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Intel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455B495" w14:textId="785E0D5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FD6BCC" w14:textId="285521A5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1D1AA8" w14:textId="6A3F50C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94814D" w14:textId="18AF8F8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313619" w14:textId="22211A2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1374CD1F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4D9D2" w14:textId="73D7C93B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6.5.6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532AB" w14:textId="0C9097F0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C59AD2" w14:textId="22218524" w:rsidR="007C111F" w:rsidRPr="00481549" w:rsidRDefault="007C111F" w:rsidP="007C111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28.864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D135D0" w14:textId="7AFD7D55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Telecom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10A705D" w14:textId="0EF07DB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8566BD" w14:textId="4FD52A39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0C36163" w14:textId="5E19F80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7BEF33" w14:textId="45CA9485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4685E" w14:textId="22BC513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7C111F" w:rsidRPr="00401776" w14:paraId="76B54A81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DD231" w14:textId="384FD9DD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lastRenderedPageBreak/>
              <w:t>6.5.7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A5508E" w14:textId="69BE1C1D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103E9D" w14:textId="3D4976A7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3EF482" w14:textId="4659B0A5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D371996" w14:textId="28AF77F4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DD5ACC" w14:textId="4004B314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7F10CA5" w14:textId="3BC8B59A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7EC2D3" w14:textId="04317C6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04EAED" w14:textId="1158204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3AA1476D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F830D9" w14:textId="6A65CFD2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6.5.8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76C396" w14:textId="79DA8AD2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A014B" w14:textId="500C952C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28.925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50961B" w14:textId="0DC38EA1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89B4707" w14:textId="2BA6301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009A61" w14:textId="394C935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A2F55FB" w14:textId="2A1F2B19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023062" w14:textId="5724FB0E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071444" w14:textId="40C03A80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79D46B43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3DE874" w14:textId="5EE291A4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6.5.9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0B8B65" w14:textId="22438192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EF990E" w14:textId="12CE71AB" w:rsidR="007C111F" w:rsidRPr="00481549" w:rsidRDefault="007C111F" w:rsidP="007C111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28.831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CF6F21" w14:textId="14EB665F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E6EB93" w14:textId="52DE035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E85525" w14:textId="4B2D494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E17581E" w14:textId="05CE672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9C2B0D" w14:textId="6E18F02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2C5563" w14:textId="4DC135E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3A138450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94BA86" w14:textId="34FA1F10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C4A5D6" w14:textId="25C2F54C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1ABFA9" w14:textId="43493395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3783B8" w14:textId="6A4CC633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7C51511" w14:textId="373EAE3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C6043F" w14:textId="45083C4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9D9AE9" w14:textId="3F7BA5E6" w:rsidR="007C111F" w:rsidRPr="003618D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4CB510" w14:textId="5F4363D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CAE72E" w14:textId="4A62CD79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34ACE09E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C7B82C" w14:textId="7A868485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F131EC" w14:textId="1E5C8206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14FE94" w14:textId="5DF4DE72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77576C" w14:textId="16069315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E61940B" w14:textId="2DF873AD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791A40" w14:textId="67FCA78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14 Apr (04:47 CEST)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F0E230" w14:textId="5A1C0D7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223C94" w14:textId="640B387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7ADE3E" w14:textId="1D816C0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137794F6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1DD0C" w14:textId="72ECB79C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F9F26B" w14:textId="5DEB2F48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D5E3A3" w14:textId="2281CAA1" w:rsidR="007C111F" w:rsidRPr="00481549" w:rsidRDefault="007C111F" w:rsidP="007C111F">
            <w:pPr>
              <w:widowControl w:val="0"/>
              <w:ind w:left="144" w:hanging="144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8ACC4B" w14:textId="6847446C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CCC1830" w14:textId="4EEAEBC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C8B318" w14:textId="62B5154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A8B6867" w14:textId="013DA9D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30F23D" w14:textId="0D32D2D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C9D831" w14:textId="71CF079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280AC008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96D0D8" w14:textId="7E4CE04B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D699B4" w14:textId="1118DD72" w:rsidR="007C111F" w:rsidRPr="00481549" w:rsidRDefault="007C111F" w:rsidP="007C111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S5-222739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D360D1" w14:textId="01F41BB6" w:rsidR="007C111F" w:rsidRPr="00481549" w:rsidRDefault="007C111F" w:rsidP="007C111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28.819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35DDE9" w14:textId="0CD7B890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Lenovo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8EFF07" w14:textId="7EF2527B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DA6FAE" w14:textId="2301E6D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 Apr</w:t>
            </w:r>
            <w:r w:rsidDel="00474275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7532EC2" w14:textId="047049FF" w:rsidR="007C111F" w:rsidRPr="00F434D5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F434D5"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  <w:t>19 Apr</w:t>
            </w:r>
          </w:p>
          <w:p w14:paraId="4CFB52A2" w14:textId="4D35C887" w:rsidR="007C111F" w:rsidRPr="00F434D5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F434D5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9DE465" w14:textId="4E0BC93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0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4FE4D7" w14:textId="3532E9F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4EFFEDA1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9A6DF1" w14:textId="66458A91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8A8D1" w14:textId="4AD01C91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S5-222740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F133EB" w14:textId="2CE4D69C" w:rsidR="007C111F" w:rsidRPr="00481549" w:rsidRDefault="007C111F" w:rsidP="007C111F">
            <w:pPr>
              <w:widowControl w:val="0"/>
              <w:ind w:left="144" w:hanging="144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28.837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61779D" w14:textId="6209F776" w:rsidR="007C111F" w:rsidRPr="00481549" w:rsidRDefault="007C111F" w:rsidP="007C111F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536B98C" w14:textId="0840D2F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78FEE8" w14:textId="250BFF3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D7FC53" w14:textId="381D42EA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3E50EF"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 w:rsidRPr="003E50EF"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F7C14F" w14:textId="72CFAFB5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BFE6A4" w14:textId="2494B009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78B7F22C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FE32B" w14:textId="2CC59EF2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6.5.17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FAA205" w14:textId="3ABB6D61" w:rsidR="007C111F" w:rsidRPr="00481549" w:rsidRDefault="007C111F" w:rsidP="007C111F">
            <w:pP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65289" w14:textId="435FF901" w:rsidR="007C111F" w:rsidRPr="00481549" w:rsidRDefault="007C111F" w:rsidP="007C111F">
            <w:pPr>
              <w:widowControl w:val="0"/>
              <w:ind w:left="144" w:hanging="144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28.907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93EDE" w14:textId="53E0823D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B2D901C" w14:textId="21254AD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FE4443" w14:textId="2FCF331D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8D79C1" w14:textId="559CD30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3E50EF"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 w:rsidRPr="003E50EF"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84E2E4" w14:textId="49EF881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010F62" w14:textId="05440AE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59F7EABF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D27E71" w14:textId="346F7BD0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6.5.18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4983A6" w14:textId="66F1470F" w:rsidR="007C111F" w:rsidRPr="00481549" w:rsidRDefault="007C111F" w:rsidP="007C111F">
            <w:pP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4C65E7" w14:textId="513FEFAD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28.913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E0649" w14:textId="1CDAA8E6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Orange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77427A3" w14:textId="7A9FE51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2181A3" w14:textId="2FDA221A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</w:t>
            </w: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</w:t>
            </w: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67739DB" w14:textId="7C58094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3E50EF"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 w:rsidRPr="003E50EF"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F3791F" w14:textId="014D7EE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A901F" w14:textId="7B46358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7C111F" w:rsidRPr="00401776" w14:paraId="0B5035C5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59A66" w14:textId="33EDA27F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6.5.19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0FBF1" w14:textId="0B8E4C5C" w:rsidR="007C111F" w:rsidRPr="00481549" w:rsidRDefault="007C111F" w:rsidP="007C111F">
            <w:pP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3E31ED" w14:textId="6D141FDD" w:rsidR="007C111F" w:rsidRPr="00481549" w:rsidRDefault="007C111F" w:rsidP="007C111F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28.829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0E4816" w14:textId="38175533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F0388D" w14:textId="694074F0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B65AC8" w14:textId="1FA238E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CC5712B" w14:textId="5868FE4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3E50EF"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 w:rsidRPr="003E50EF"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932F2C" w14:textId="02B1C0F5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859FCB" w14:textId="784427DB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69577203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2B8655" w14:textId="3E7FA400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6.5.20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CD3475" w14:textId="722C5F5D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625494" w14:textId="2B536AD2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28.863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539712" w14:textId="3A35D3D4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D75732" w14:textId="698F984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38E1D8" w14:textId="5ADE171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3CFCA7" w14:textId="4EEFABA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E50EF"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 w:rsidRPr="003E50EF"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B55CB3" w14:textId="7E2F066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B20430" w14:textId="39AFF1E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7C111F" w:rsidRPr="00401776" w14:paraId="14B26011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6FB0CA" w14:textId="41C360E0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6.5.21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DE1DE8" w14:textId="3E0C482E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2E3608" w14:textId="7839D038" w:rsidR="007C111F" w:rsidRPr="00481549" w:rsidRDefault="007C111F" w:rsidP="007C111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28.865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DBA85A" w14:textId="5CF5E76F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5D63733" w14:textId="55F6B57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106358" w14:textId="6181D359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DBFCE57" w14:textId="5B9918E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E50EF"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 w:rsidRPr="003E50EF"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BAFFC" w14:textId="66453A2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7B066E" w14:textId="08D4C40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40E2D6B8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984EF1" w14:textId="7F685926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Hlk72420246"/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6.5.22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193F87" w14:textId="60BC6729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A6FEED" w14:textId="36CE87EE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28.824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8E9E9E" w14:textId="2C418EDA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Alibaba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767E90B" w14:textId="1A48155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AEAAB9" w14:textId="77777777" w:rsidR="007C111F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Apr</w:t>
            </w:r>
          </w:p>
          <w:p w14:paraId="08641614" w14:textId="18FE250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124E9B3" w14:textId="68DF269A" w:rsidR="007C111F" w:rsidRPr="00D45C01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3618D9">
              <w:rPr>
                <w:rFonts w:ascii="Arial" w:eastAsiaTheme="minorHAnsi" w:hAnsi="Arial" w:cs="Arial"/>
                <w:sz w:val="18"/>
                <w:szCs w:val="18"/>
                <w:highlight w:val="yellow"/>
              </w:rPr>
              <w:t>20 Ap</w:t>
            </w:r>
            <w:r w:rsidRPr="00D45C01"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  <w:t>r</w:t>
            </w:r>
          </w:p>
          <w:p w14:paraId="02AFB0E5" w14:textId="30266460" w:rsidR="007C111F" w:rsidRPr="00D45C01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D45C01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21FA70" w14:textId="54B92E34" w:rsidR="007C111F" w:rsidRPr="00481549" w:rsidRDefault="0015062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916BD7" w14:textId="57E7BBF7" w:rsidR="007C111F" w:rsidRPr="003618D9" w:rsidRDefault="0015062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bookmarkEnd w:id="0"/>
      <w:tr w:rsidR="007C111F" w:rsidRPr="00401776" w14:paraId="59EA23F2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5432D9" w14:textId="6130F699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6.5.23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F9F27" w14:textId="6A120F6B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F9595C" w14:textId="51E66DFC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TR 28.903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E5EF1F" w14:textId="10164EE4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31343CA" w14:textId="6A3108C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1C79D2" w14:textId="1F6856E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7A342C" w14:textId="3F2ED24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B1F47"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 w:rsidRPr="00FB1F47"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304F60" w14:textId="31F939A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621C73" w14:textId="412595A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28476F3F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0F1C14" w14:textId="2E7125B9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6.6.3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4F5F7" w14:textId="42DD3B59" w:rsidR="007C111F" w:rsidRPr="00481549" w:rsidRDefault="007C111F" w:rsidP="007C111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4D089C" w14:textId="3C3A99DA" w:rsidR="007C111F" w:rsidRPr="00481549" w:rsidRDefault="007C111F" w:rsidP="007C111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TS 28.312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FF029" w14:textId="2F2D15D7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6BD242C" w14:textId="38F47AF1" w:rsidR="007C111F" w:rsidRPr="00481549" w:rsidDel="004B4266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216635" w14:textId="3B42D19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95AB7E7" w14:textId="0246EA95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B1F47"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 w:rsidRPr="00FB1F47"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4DD8AF" w14:textId="0451882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7E7B27" w14:textId="46E0C51D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26C9C31E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1CF4A" w14:textId="45C0F164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6.6.5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29EB3A" w14:textId="6FABA42E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S5-222749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1E363" w14:textId="26C67911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TS 28.104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ED4C91" w14:textId="271F3A7F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Intel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9F3D67" w14:textId="19ACC7C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552B98" w14:textId="77777777" w:rsidR="007C111F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Apr</w:t>
            </w:r>
          </w:p>
          <w:p w14:paraId="64037361" w14:textId="22DBAEA4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D25F06" w14:textId="60C78C43" w:rsidR="007C111F" w:rsidRPr="003618D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  <w:r w:rsidRPr="003618D9">
              <w:rPr>
                <w:rFonts w:ascii="Arial" w:eastAsiaTheme="minorHAnsi" w:hAnsi="Arial" w:cs="Arial"/>
                <w:sz w:val="18"/>
                <w:szCs w:val="18"/>
                <w:highlight w:val="yellow"/>
              </w:rPr>
              <w:t>20 Apr</w:t>
            </w:r>
          </w:p>
          <w:p w14:paraId="736E3DB5" w14:textId="2994308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45C01"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42310D" w14:textId="14F03865" w:rsidR="007C111F" w:rsidRPr="003618D9" w:rsidRDefault="0015062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60B9EE" w14:textId="6434B13B" w:rsidR="007C111F" w:rsidRPr="003618D9" w:rsidRDefault="0015062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C111F" w:rsidRPr="00401776" w14:paraId="58A31264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F1FDB" w14:textId="15F9523C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6.6.5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85D2BF" w14:textId="7413F240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S5-222750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2E073" w14:textId="3C417278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Latest draft TS 28.105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99674E" w14:textId="35D12AC1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sz w:val="18"/>
                <w:szCs w:val="18"/>
                <w:lang w:eastAsia="ar-SA"/>
              </w:rPr>
              <w:t>Intel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1CF8C7" w14:textId="3AFB313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808AD1" w14:textId="748A58E5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5A20F6" w14:textId="75A20D59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cya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  <w:t>4 Apr 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F4E34" w14:textId="4F47410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81179" w14:textId="7B95EFB2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5111ED" w:rsidRPr="00401776" w14:paraId="5D04D3FF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0AA10B" w14:textId="4439413B" w:rsidR="005111ED" w:rsidRPr="00481549" w:rsidRDefault="005111ED" w:rsidP="007C111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 w:hint="cs"/>
                <w:sz w:val="18"/>
                <w:szCs w:val="18"/>
                <w:lang w:eastAsia="ar-SA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>.6.2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D0FD36" w14:textId="245532F1" w:rsidR="005111ED" w:rsidRPr="00481549" w:rsidRDefault="005111ED" w:rsidP="007C111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5111ED">
              <w:rPr>
                <w:rFonts w:ascii="Arial" w:hAnsi="Arial" w:cs="Arial"/>
                <w:sz w:val="18"/>
                <w:szCs w:val="18"/>
                <w:lang w:eastAsia="ar-SA"/>
              </w:rPr>
              <w:t>S5-222753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8ECEC5" w14:textId="52F73968" w:rsidR="005111ED" w:rsidRPr="00481549" w:rsidRDefault="005111ED" w:rsidP="007C111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5111ED">
              <w:rPr>
                <w:rFonts w:ascii="Arial" w:hAnsi="Arial" w:cs="Arial"/>
                <w:sz w:val="18"/>
                <w:szCs w:val="18"/>
                <w:lang w:eastAsia="ar-SA"/>
              </w:rPr>
              <w:t>DraftCR for MADCOL TS 28.537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9F2059" w14:textId="6FFDBB58" w:rsidR="005111ED" w:rsidRPr="00481549" w:rsidRDefault="005111ED" w:rsidP="007C111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 w:hint="cs"/>
                <w:sz w:val="18"/>
                <w:szCs w:val="18"/>
                <w:lang w:eastAsia="ar-SA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>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A8ECCC" w14:textId="77777777" w:rsidR="005111ED" w:rsidRPr="00481549" w:rsidRDefault="005111ED" w:rsidP="007C111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910841" w14:textId="62C23FA7" w:rsidR="005111ED" w:rsidRPr="00D70712" w:rsidRDefault="005111ED" w:rsidP="007C111F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 w:hint="cs"/>
                <w:sz w:val="18"/>
                <w:szCs w:val="18"/>
                <w:lang w:eastAsia="ar-SA"/>
              </w:rPr>
              <w:t>N</w:t>
            </w: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ot started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DF67DA8" w14:textId="77777777" w:rsidR="005111ED" w:rsidRDefault="005111ED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3F59EB" w14:textId="77777777" w:rsidR="005111ED" w:rsidRDefault="005111ED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695593" w14:textId="6EED39D4" w:rsidR="005111ED" w:rsidRDefault="005111ED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oted</w:t>
            </w:r>
          </w:p>
        </w:tc>
      </w:tr>
      <w:tr w:rsidR="007C111F" w:rsidRPr="00401776" w14:paraId="79CC8BB4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7C111F" w:rsidRPr="000C646D" w:rsidRDefault="007C111F" w:rsidP="007C111F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7C111F" w:rsidRPr="0006349A" w:rsidRDefault="007C111F" w:rsidP="007C111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7C111F" w:rsidRPr="003422D1" w:rsidRDefault="007C111F" w:rsidP="007C111F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7C111F" w:rsidRPr="003422D1" w:rsidRDefault="007C111F" w:rsidP="007C111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7C111F" w:rsidRPr="003422D1" w:rsidRDefault="007C111F" w:rsidP="007C111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7C111F" w:rsidRPr="00EE52D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12570EA7" w:rsidR="007C111F" w:rsidRPr="00D07837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7C111F" w:rsidRPr="00D07837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7C111F" w:rsidRPr="00D07837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7C111F" w:rsidRPr="00401776" w14:paraId="11DE73B0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59CB33" w14:textId="39BE2BC7" w:rsidR="007C111F" w:rsidRPr="00481549" w:rsidRDefault="007C111F" w:rsidP="007C111F">
            <w:pPr>
              <w:tabs>
                <w:tab w:val="left" w:pos="390"/>
              </w:tabs>
              <w:rPr>
                <w:rFonts w:ascii="Arial" w:eastAsiaTheme="minorHAnsi" w:hAnsi="Arial" w:cs="Arial"/>
                <w:sz w:val="18"/>
                <w:szCs w:val="18"/>
              </w:rPr>
            </w:pPr>
            <w:bookmarkStart w:id="1" w:name="_Hlk94192325"/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D51979" w14:textId="0BF54219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S5-222761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3F2EC5" w14:textId="14ADE00C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Draft TS 32.257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F20021" w14:textId="61E35676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Intel Sweden AB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bottom"/>
          </w:tcPr>
          <w:p w14:paraId="0BFBAD2F" w14:textId="4E5DCF0B" w:rsidR="007C111F" w:rsidRPr="00481549" w:rsidRDefault="007C111F" w:rsidP="007C111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512FAA95" w14:textId="24BBE61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71053EF0" w14:textId="49FAD97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2CAFED0C" w14:textId="714C6290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7425B3CE" w14:textId="6B3ABE80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16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56FECDB" w14:textId="47AB36E0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d2 approved</w:t>
            </w:r>
          </w:p>
        </w:tc>
      </w:tr>
      <w:bookmarkEnd w:id="1"/>
      <w:tr w:rsidR="007C111F" w:rsidRPr="00401776" w14:paraId="10D5FBAD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C08476" w14:textId="4FA24390" w:rsidR="007C111F" w:rsidRPr="00481549" w:rsidRDefault="007C111F" w:rsidP="007C111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7.5.1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A6676D" w14:textId="5AF55DCC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S5-222762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DAA229" w14:textId="6D78D98A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Draft TR 32.847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8B9F0A" w14:textId="6978E02E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MATRIXX Software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bottom"/>
          </w:tcPr>
          <w:p w14:paraId="5161198D" w14:textId="2C08F16E" w:rsidR="007C111F" w:rsidRPr="00481549" w:rsidRDefault="007C111F" w:rsidP="007C111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1C471EC5" w14:textId="77777777" w:rsidR="007C111F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  <w:p w14:paraId="6F743B83" w14:textId="77777777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12 April</w:t>
            </w:r>
          </w:p>
          <w:p w14:paraId="151E04AD" w14:textId="4101F33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245B07DA" w14:textId="538F5D9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3BA61B24" w14:textId="53490D7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E6C1A0E" w14:textId="0E650B5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16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44306D18" w14:textId="556FD10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d1 approved</w:t>
            </w:r>
          </w:p>
        </w:tc>
      </w:tr>
      <w:tr w:rsidR="007C111F" w:rsidRPr="00401776" w14:paraId="2AE5E17C" w14:textId="77777777" w:rsidTr="003618D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8C458E" w14:textId="1F06D616" w:rsidR="007C111F" w:rsidRPr="00481549" w:rsidRDefault="007C111F" w:rsidP="007C111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7.5.2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5527DC" w14:textId="121C351A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S5-222763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E70382" w14:textId="503E7147" w:rsidR="007C111F" w:rsidRPr="00481549" w:rsidRDefault="007C111F" w:rsidP="007C111F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Draft TR 28.826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7E4AE0" w14:textId="5D3D3374" w:rsidR="007C111F" w:rsidRPr="00481549" w:rsidRDefault="007C111F" w:rsidP="007C111F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Ericsson LM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bottom"/>
          </w:tcPr>
          <w:p w14:paraId="4B0B3323" w14:textId="5A5F11F8" w:rsidR="007C111F" w:rsidRPr="00481549" w:rsidRDefault="007C111F" w:rsidP="007C111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07B5B5A9" w14:textId="591C0986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67405B5C" w14:textId="7A441F7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6106D61B" w14:textId="2AFDB76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5E50AF1C" w14:textId="3DB2F8F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16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585AB530" w14:textId="1607275B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b/>
                <w:bCs/>
                <w:color w:val="00B050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d1 approved</w:t>
            </w:r>
          </w:p>
        </w:tc>
      </w:tr>
      <w:tr w:rsidR="007C111F" w:rsidRPr="00401776" w14:paraId="6925DF49" w14:textId="77777777" w:rsidTr="003618D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63D86F" w14:textId="644FDD9C" w:rsidR="007C111F" w:rsidRPr="00481549" w:rsidRDefault="007C111F" w:rsidP="007C111F">
            <w:pPr>
              <w:rPr>
                <w:rFonts w:ascii="Arial" w:eastAsiaTheme="minorHAnsi" w:hAnsi="Arial" w:cs="Arial"/>
                <w:sz w:val="18"/>
                <w:szCs w:val="18"/>
              </w:rPr>
            </w:pPr>
            <w:bookmarkStart w:id="2" w:name="_Hlk94192148"/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7.5.3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730758" w14:textId="5F2DDFB0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S5-222764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ED9FD3" w14:textId="068C8B3C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Draft TR 28.827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1927DD" w14:textId="0FEBD4D1" w:rsidR="007C111F" w:rsidRPr="00481549" w:rsidRDefault="007C111F" w:rsidP="007C111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Ericsson LM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bottom"/>
          </w:tcPr>
          <w:p w14:paraId="761B0453" w14:textId="76B00DD7" w:rsidR="007C111F" w:rsidRPr="00481549" w:rsidRDefault="007C111F" w:rsidP="007C111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23A63A1D" w14:textId="77777777" w:rsidR="007C111F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  <w:p w14:paraId="0581E974" w14:textId="3B103B9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2E8B27A0" w14:textId="1168DCDD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63E5C002" w14:textId="2B7BE018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000407C3" w14:textId="2B7D83EF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16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35AA810F" w14:textId="093B324E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b/>
                <w:bCs/>
                <w:color w:val="00B050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d1 approved</w:t>
            </w:r>
          </w:p>
        </w:tc>
      </w:tr>
      <w:tr w:rsidR="007C111F" w:rsidRPr="00401776" w14:paraId="3535BFA0" w14:textId="77777777" w:rsidTr="003618D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B5925F" w14:textId="66F59EC8" w:rsidR="007C111F" w:rsidRPr="00481549" w:rsidRDefault="007C111F" w:rsidP="007C111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7.5.4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BD0502" w14:textId="7DEB5A72" w:rsidR="007C111F" w:rsidRPr="00481549" w:rsidRDefault="007C111F" w:rsidP="007C111F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  <w:u w:val="single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S5-222765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75CBF1" w14:textId="58C6397D" w:rsidR="007C111F" w:rsidRPr="00481549" w:rsidRDefault="007C111F" w:rsidP="007C111F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Draft TR 28.828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1D9AA6" w14:textId="65500A13" w:rsidR="007C111F" w:rsidRPr="00481549" w:rsidRDefault="007C111F" w:rsidP="007C111F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481549">
              <w:rPr>
                <w:rFonts w:ascii="Arial" w:hAnsi="Arial" w:cs="Arial"/>
                <w:color w:val="000000"/>
                <w:sz w:val="18"/>
                <w:szCs w:val="18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bottom"/>
          </w:tcPr>
          <w:p w14:paraId="0FC2A3E8" w14:textId="3C320AB4" w:rsidR="007C111F" w:rsidRPr="00481549" w:rsidRDefault="007C111F" w:rsidP="007C111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78CB97AD" w14:textId="77777777" w:rsidR="007C111F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  <w:p w14:paraId="3916A757" w14:textId="3586B70B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70712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13 Apr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700DAC9A" w14:textId="000BE53C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14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Apr</w:t>
            </w:r>
          </w:p>
          <w:p w14:paraId="351E86F4" w14:textId="57A38954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F2C0A04" w14:textId="3F05A2F1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16 Apr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07893152" w14:textId="5648D1C3" w:rsidR="007C111F" w:rsidRPr="00481549" w:rsidRDefault="007C111F" w:rsidP="007C111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b/>
                <w:bCs/>
                <w:color w:val="00B050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d2 approved</w:t>
            </w:r>
          </w:p>
        </w:tc>
      </w:tr>
      <w:bookmarkEnd w:id="2"/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DAA0" w14:textId="77777777" w:rsidR="00111689" w:rsidRDefault="00111689">
      <w:r>
        <w:separator/>
      </w:r>
    </w:p>
  </w:endnote>
  <w:endnote w:type="continuationSeparator" w:id="0">
    <w:p w14:paraId="6E1FBD0C" w14:textId="77777777" w:rsidR="00111689" w:rsidRDefault="00111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111E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111ED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220F4" w14:textId="77777777" w:rsidR="00111689" w:rsidRDefault="00111689">
      <w:r>
        <w:separator/>
      </w:r>
    </w:p>
  </w:footnote>
  <w:footnote w:type="continuationSeparator" w:id="0">
    <w:p w14:paraId="55BC2AE4" w14:textId="77777777" w:rsidR="00111689" w:rsidRDefault="00111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7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3"/>
  </w:num>
  <w:num w:numId="22">
    <w:abstractNumId w:val="19"/>
  </w:num>
  <w:num w:numId="23">
    <w:abstractNumId w:val="22"/>
  </w:num>
  <w:num w:numId="24">
    <w:abstractNumId w:val="17"/>
  </w:num>
  <w:num w:numId="25">
    <w:abstractNumId w:val="26"/>
  </w:num>
  <w:num w:numId="26">
    <w:abstractNumId w:val="14"/>
  </w:num>
  <w:num w:numId="27">
    <w:abstractNumId w:val="25"/>
  </w:num>
  <w:num w:numId="28">
    <w:abstractNumId w:val="1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711"/>
    <w:rsid w:val="00007B22"/>
    <w:rsid w:val="00010047"/>
    <w:rsid w:val="000112D0"/>
    <w:rsid w:val="00011438"/>
    <w:rsid w:val="00011813"/>
    <w:rsid w:val="0001203B"/>
    <w:rsid w:val="00012497"/>
    <w:rsid w:val="000124CB"/>
    <w:rsid w:val="000128BE"/>
    <w:rsid w:val="000138FB"/>
    <w:rsid w:val="000139E7"/>
    <w:rsid w:val="000139E8"/>
    <w:rsid w:val="00014278"/>
    <w:rsid w:val="0001428E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6213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1003"/>
    <w:rsid w:val="00051258"/>
    <w:rsid w:val="00051488"/>
    <w:rsid w:val="000515B9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1CFE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7543"/>
    <w:rsid w:val="00097BE5"/>
    <w:rsid w:val="000A065A"/>
    <w:rsid w:val="000A08F9"/>
    <w:rsid w:val="000A1307"/>
    <w:rsid w:val="000A188F"/>
    <w:rsid w:val="000A1D3C"/>
    <w:rsid w:val="000A1D7C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4050"/>
    <w:rsid w:val="000B469D"/>
    <w:rsid w:val="000B4A81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4AE0"/>
    <w:rsid w:val="000D53A3"/>
    <w:rsid w:val="000D740C"/>
    <w:rsid w:val="000D7D6E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7AD"/>
    <w:rsid w:val="000E70B2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745D"/>
    <w:rsid w:val="00107899"/>
    <w:rsid w:val="00107F94"/>
    <w:rsid w:val="00110646"/>
    <w:rsid w:val="0011093E"/>
    <w:rsid w:val="00111689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121D"/>
    <w:rsid w:val="001318E4"/>
    <w:rsid w:val="001326D0"/>
    <w:rsid w:val="00132807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3F69"/>
    <w:rsid w:val="00144609"/>
    <w:rsid w:val="00144C81"/>
    <w:rsid w:val="0014517C"/>
    <w:rsid w:val="00147548"/>
    <w:rsid w:val="00147F7E"/>
    <w:rsid w:val="00147FF9"/>
    <w:rsid w:val="0015062F"/>
    <w:rsid w:val="0015068B"/>
    <w:rsid w:val="00151614"/>
    <w:rsid w:val="0015190F"/>
    <w:rsid w:val="00151A94"/>
    <w:rsid w:val="00151FC1"/>
    <w:rsid w:val="00152E23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708"/>
    <w:rsid w:val="001623CE"/>
    <w:rsid w:val="00162529"/>
    <w:rsid w:val="00163A23"/>
    <w:rsid w:val="001649A5"/>
    <w:rsid w:val="00164B64"/>
    <w:rsid w:val="001655E4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17E"/>
    <w:rsid w:val="00191AC4"/>
    <w:rsid w:val="00191E10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0E9C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D93"/>
    <w:rsid w:val="001C512A"/>
    <w:rsid w:val="001C543C"/>
    <w:rsid w:val="001C5877"/>
    <w:rsid w:val="001C62E1"/>
    <w:rsid w:val="001C633C"/>
    <w:rsid w:val="001C64EA"/>
    <w:rsid w:val="001C6C82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072B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6CC2"/>
    <w:rsid w:val="00227950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C62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62E"/>
    <w:rsid w:val="0026348D"/>
    <w:rsid w:val="0026361F"/>
    <w:rsid w:val="00264320"/>
    <w:rsid w:val="0026441E"/>
    <w:rsid w:val="0026483D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77027"/>
    <w:rsid w:val="00277FF1"/>
    <w:rsid w:val="0028024F"/>
    <w:rsid w:val="00280653"/>
    <w:rsid w:val="00280B0D"/>
    <w:rsid w:val="00280DDA"/>
    <w:rsid w:val="00280ECD"/>
    <w:rsid w:val="002813C1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4664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CD2"/>
    <w:rsid w:val="002D0E2B"/>
    <w:rsid w:val="002D120E"/>
    <w:rsid w:val="002D1AA3"/>
    <w:rsid w:val="002D1AD2"/>
    <w:rsid w:val="002D1E3E"/>
    <w:rsid w:val="002D20E8"/>
    <w:rsid w:val="002D2A2C"/>
    <w:rsid w:val="002D494F"/>
    <w:rsid w:val="002D4C3E"/>
    <w:rsid w:val="002D57C1"/>
    <w:rsid w:val="002D5C69"/>
    <w:rsid w:val="002D6CFF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5894"/>
    <w:rsid w:val="002E5C08"/>
    <w:rsid w:val="002E61E5"/>
    <w:rsid w:val="002E67A8"/>
    <w:rsid w:val="002E7D20"/>
    <w:rsid w:val="002E7F45"/>
    <w:rsid w:val="002F059E"/>
    <w:rsid w:val="002F09A9"/>
    <w:rsid w:val="002F159A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51"/>
    <w:rsid w:val="00304C69"/>
    <w:rsid w:val="00305A52"/>
    <w:rsid w:val="00305D88"/>
    <w:rsid w:val="00306331"/>
    <w:rsid w:val="00306676"/>
    <w:rsid w:val="003069C9"/>
    <w:rsid w:val="00307416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31F4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441"/>
    <w:rsid w:val="003745B1"/>
    <w:rsid w:val="00374EAB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3D7"/>
    <w:rsid w:val="00377766"/>
    <w:rsid w:val="0037798D"/>
    <w:rsid w:val="003808D5"/>
    <w:rsid w:val="00381096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40F8"/>
    <w:rsid w:val="003951D6"/>
    <w:rsid w:val="00395CB6"/>
    <w:rsid w:val="00395D46"/>
    <w:rsid w:val="0039610D"/>
    <w:rsid w:val="003965D0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ECE"/>
    <w:rsid w:val="003C201D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970"/>
    <w:rsid w:val="003F5FEF"/>
    <w:rsid w:val="003F671C"/>
    <w:rsid w:val="003F6C12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702"/>
    <w:rsid w:val="004438D1"/>
    <w:rsid w:val="00443EF5"/>
    <w:rsid w:val="00444292"/>
    <w:rsid w:val="00444AF3"/>
    <w:rsid w:val="00444C1B"/>
    <w:rsid w:val="00444E2F"/>
    <w:rsid w:val="0044520E"/>
    <w:rsid w:val="004457D9"/>
    <w:rsid w:val="004459E4"/>
    <w:rsid w:val="00445DF6"/>
    <w:rsid w:val="00446170"/>
    <w:rsid w:val="00446D77"/>
    <w:rsid w:val="0044759F"/>
    <w:rsid w:val="00447B68"/>
    <w:rsid w:val="00450783"/>
    <w:rsid w:val="004509E6"/>
    <w:rsid w:val="00450AD6"/>
    <w:rsid w:val="00450E67"/>
    <w:rsid w:val="004514E2"/>
    <w:rsid w:val="0045153C"/>
    <w:rsid w:val="00451DF9"/>
    <w:rsid w:val="00452F67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6BDA"/>
    <w:rsid w:val="00467126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CEF"/>
    <w:rsid w:val="004A0A80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106"/>
    <w:rsid w:val="004D7C96"/>
    <w:rsid w:val="004D7DB7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D0A"/>
    <w:rsid w:val="004E5FC9"/>
    <w:rsid w:val="004E694C"/>
    <w:rsid w:val="004E6AB6"/>
    <w:rsid w:val="004E6CCE"/>
    <w:rsid w:val="004E7057"/>
    <w:rsid w:val="004F017A"/>
    <w:rsid w:val="004F0712"/>
    <w:rsid w:val="004F0D43"/>
    <w:rsid w:val="004F1298"/>
    <w:rsid w:val="004F1C41"/>
    <w:rsid w:val="004F2A6D"/>
    <w:rsid w:val="004F3167"/>
    <w:rsid w:val="004F3480"/>
    <w:rsid w:val="004F5AE0"/>
    <w:rsid w:val="004F6CEC"/>
    <w:rsid w:val="004F77A6"/>
    <w:rsid w:val="004F78D6"/>
    <w:rsid w:val="0050001C"/>
    <w:rsid w:val="0050115B"/>
    <w:rsid w:val="00501A56"/>
    <w:rsid w:val="00501D5B"/>
    <w:rsid w:val="00501E07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77F"/>
    <w:rsid w:val="00522576"/>
    <w:rsid w:val="005225CC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3CB5"/>
    <w:rsid w:val="005341BA"/>
    <w:rsid w:val="00534391"/>
    <w:rsid w:val="00534629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EE5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B97"/>
    <w:rsid w:val="00595FDC"/>
    <w:rsid w:val="005965BB"/>
    <w:rsid w:val="00596672"/>
    <w:rsid w:val="005966C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9D3"/>
    <w:rsid w:val="005A3CFA"/>
    <w:rsid w:val="005A4C09"/>
    <w:rsid w:val="005A4C60"/>
    <w:rsid w:val="005A4D00"/>
    <w:rsid w:val="005A50C3"/>
    <w:rsid w:val="005A67A1"/>
    <w:rsid w:val="005A69E8"/>
    <w:rsid w:val="005B0610"/>
    <w:rsid w:val="005B155C"/>
    <w:rsid w:val="005B20EB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65EA"/>
    <w:rsid w:val="005D6895"/>
    <w:rsid w:val="005D692A"/>
    <w:rsid w:val="005D743E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2ABE"/>
    <w:rsid w:val="005E2CB5"/>
    <w:rsid w:val="005E2CB6"/>
    <w:rsid w:val="005E30A9"/>
    <w:rsid w:val="005E35EC"/>
    <w:rsid w:val="005E3627"/>
    <w:rsid w:val="005E3DF2"/>
    <w:rsid w:val="005E4159"/>
    <w:rsid w:val="005E4B20"/>
    <w:rsid w:val="005E4F47"/>
    <w:rsid w:val="005E58A0"/>
    <w:rsid w:val="005E5996"/>
    <w:rsid w:val="005E601B"/>
    <w:rsid w:val="005E630E"/>
    <w:rsid w:val="005E69E8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F18"/>
    <w:rsid w:val="005F4AB6"/>
    <w:rsid w:val="005F4EE3"/>
    <w:rsid w:val="005F536D"/>
    <w:rsid w:val="005F65F4"/>
    <w:rsid w:val="005F7387"/>
    <w:rsid w:val="005F7868"/>
    <w:rsid w:val="005F78D5"/>
    <w:rsid w:val="006000BF"/>
    <w:rsid w:val="00600554"/>
    <w:rsid w:val="006006A5"/>
    <w:rsid w:val="006013CB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41B"/>
    <w:rsid w:val="00614A7B"/>
    <w:rsid w:val="00614BA8"/>
    <w:rsid w:val="00614DD9"/>
    <w:rsid w:val="0061599B"/>
    <w:rsid w:val="00615B3B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920"/>
    <w:rsid w:val="00641AB0"/>
    <w:rsid w:val="0064200D"/>
    <w:rsid w:val="00642ABE"/>
    <w:rsid w:val="00642DD7"/>
    <w:rsid w:val="00643C08"/>
    <w:rsid w:val="00644CA6"/>
    <w:rsid w:val="00644CD1"/>
    <w:rsid w:val="006450C5"/>
    <w:rsid w:val="0064522C"/>
    <w:rsid w:val="00645544"/>
    <w:rsid w:val="00645C76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0731"/>
    <w:rsid w:val="00662025"/>
    <w:rsid w:val="0066255C"/>
    <w:rsid w:val="006632AF"/>
    <w:rsid w:val="00663972"/>
    <w:rsid w:val="006640FF"/>
    <w:rsid w:val="00665E9C"/>
    <w:rsid w:val="00666148"/>
    <w:rsid w:val="00666565"/>
    <w:rsid w:val="006669B4"/>
    <w:rsid w:val="00666CC7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5234"/>
    <w:rsid w:val="00695324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7FB"/>
    <w:rsid w:val="006B78E3"/>
    <w:rsid w:val="006B7CC7"/>
    <w:rsid w:val="006C188A"/>
    <w:rsid w:val="006C1C3A"/>
    <w:rsid w:val="006C1CD3"/>
    <w:rsid w:val="006C2C12"/>
    <w:rsid w:val="006C30DC"/>
    <w:rsid w:val="006C358B"/>
    <w:rsid w:val="006C38DB"/>
    <w:rsid w:val="006C3A80"/>
    <w:rsid w:val="006C3BC0"/>
    <w:rsid w:val="006C3F87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46F4"/>
    <w:rsid w:val="006F472E"/>
    <w:rsid w:val="006F4797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F7"/>
    <w:rsid w:val="00720240"/>
    <w:rsid w:val="007202FC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CE9"/>
    <w:rsid w:val="0073150D"/>
    <w:rsid w:val="007317AF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AB9"/>
    <w:rsid w:val="007370F4"/>
    <w:rsid w:val="007371F1"/>
    <w:rsid w:val="007377E0"/>
    <w:rsid w:val="00737CFF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77DB0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3C41"/>
    <w:rsid w:val="007A3F0B"/>
    <w:rsid w:val="007A3FB8"/>
    <w:rsid w:val="007A46C7"/>
    <w:rsid w:val="007A472F"/>
    <w:rsid w:val="007A4A63"/>
    <w:rsid w:val="007A51C5"/>
    <w:rsid w:val="007A5755"/>
    <w:rsid w:val="007A57A2"/>
    <w:rsid w:val="007A5D9C"/>
    <w:rsid w:val="007A612B"/>
    <w:rsid w:val="007A614E"/>
    <w:rsid w:val="007A691B"/>
    <w:rsid w:val="007B06AF"/>
    <w:rsid w:val="007B06E7"/>
    <w:rsid w:val="007B0ED8"/>
    <w:rsid w:val="007B120E"/>
    <w:rsid w:val="007B24AC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2370"/>
    <w:rsid w:val="007C2D69"/>
    <w:rsid w:val="007C2ECF"/>
    <w:rsid w:val="007C39E3"/>
    <w:rsid w:val="007C3FC3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367"/>
    <w:rsid w:val="007D20F0"/>
    <w:rsid w:val="007D23C3"/>
    <w:rsid w:val="007D2C1E"/>
    <w:rsid w:val="007D3CD7"/>
    <w:rsid w:val="007D43E5"/>
    <w:rsid w:val="007D4699"/>
    <w:rsid w:val="007D4771"/>
    <w:rsid w:val="007D4D00"/>
    <w:rsid w:val="007D5541"/>
    <w:rsid w:val="007D5F37"/>
    <w:rsid w:val="007D6A1C"/>
    <w:rsid w:val="007D6BD5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B1"/>
    <w:rsid w:val="007F4F96"/>
    <w:rsid w:val="007F6A23"/>
    <w:rsid w:val="007F6BD8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1DFF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F14"/>
    <w:rsid w:val="00831181"/>
    <w:rsid w:val="008313EE"/>
    <w:rsid w:val="008315AE"/>
    <w:rsid w:val="008320E2"/>
    <w:rsid w:val="00832825"/>
    <w:rsid w:val="00833298"/>
    <w:rsid w:val="008338AC"/>
    <w:rsid w:val="00834174"/>
    <w:rsid w:val="0083430C"/>
    <w:rsid w:val="00834B33"/>
    <w:rsid w:val="008354D3"/>
    <w:rsid w:val="008363CF"/>
    <w:rsid w:val="0083677D"/>
    <w:rsid w:val="008369E0"/>
    <w:rsid w:val="00836A2D"/>
    <w:rsid w:val="00840507"/>
    <w:rsid w:val="008408CF"/>
    <w:rsid w:val="00840F2B"/>
    <w:rsid w:val="008437CD"/>
    <w:rsid w:val="0084454D"/>
    <w:rsid w:val="00844638"/>
    <w:rsid w:val="00844BF4"/>
    <w:rsid w:val="008455C0"/>
    <w:rsid w:val="0084595A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7102"/>
    <w:rsid w:val="008676FF"/>
    <w:rsid w:val="00870056"/>
    <w:rsid w:val="00870D67"/>
    <w:rsid w:val="008711DC"/>
    <w:rsid w:val="00871D68"/>
    <w:rsid w:val="00871FCB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D54"/>
    <w:rsid w:val="00883F39"/>
    <w:rsid w:val="0088454B"/>
    <w:rsid w:val="00884979"/>
    <w:rsid w:val="00885544"/>
    <w:rsid w:val="008859A3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9A2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583"/>
    <w:rsid w:val="008B76D9"/>
    <w:rsid w:val="008B790E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5188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300C"/>
    <w:rsid w:val="0092423B"/>
    <w:rsid w:val="00924A84"/>
    <w:rsid w:val="00924F0D"/>
    <w:rsid w:val="009253E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9B7"/>
    <w:rsid w:val="00944D73"/>
    <w:rsid w:val="009454B9"/>
    <w:rsid w:val="00946CE8"/>
    <w:rsid w:val="00946D3E"/>
    <w:rsid w:val="009476EE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B79"/>
    <w:rsid w:val="00960B8B"/>
    <w:rsid w:val="0096127F"/>
    <w:rsid w:val="00961848"/>
    <w:rsid w:val="009618D0"/>
    <w:rsid w:val="00961D43"/>
    <w:rsid w:val="00961FB0"/>
    <w:rsid w:val="0096206D"/>
    <w:rsid w:val="0096265A"/>
    <w:rsid w:val="00962CBC"/>
    <w:rsid w:val="009638DC"/>
    <w:rsid w:val="009639E4"/>
    <w:rsid w:val="00963CFF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4F4"/>
    <w:rsid w:val="00970476"/>
    <w:rsid w:val="00970914"/>
    <w:rsid w:val="009714DB"/>
    <w:rsid w:val="00971817"/>
    <w:rsid w:val="009722F2"/>
    <w:rsid w:val="00972C6B"/>
    <w:rsid w:val="0097379E"/>
    <w:rsid w:val="00973A4A"/>
    <w:rsid w:val="00973E05"/>
    <w:rsid w:val="00974666"/>
    <w:rsid w:val="00974699"/>
    <w:rsid w:val="009750E8"/>
    <w:rsid w:val="00975723"/>
    <w:rsid w:val="00977A30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D5A"/>
    <w:rsid w:val="009B1061"/>
    <w:rsid w:val="009B1D9C"/>
    <w:rsid w:val="009B2B36"/>
    <w:rsid w:val="009B2CAF"/>
    <w:rsid w:val="009B34DD"/>
    <w:rsid w:val="009B356C"/>
    <w:rsid w:val="009B398E"/>
    <w:rsid w:val="009B481C"/>
    <w:rsid w:val="009B498B"/>
    <w:rsid w:val="009B4CD5"/>
    <w:rsid w:val="009B4F24"/>
    <w:rsid w:val="009B4F61"/>
    <w:rsid w:val="009B500B"/>
    <w:rsid w:val="009B6500"/>
    <w:rsid w:val="009B653D"/>
    <w:rsid w:val="009B6769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269B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FDD"/>
    <w:rsid w:val="009E104C"/>
    <w:rsid w:val="009E11D2"/>
    <w:rsid w:val="009E12BB"/>
    <w:rsid w:val="009E229F"/>
    <w:rsid w:val="009E22D9"/>
    <w:rsid w:val="009E2377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45D4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56A8"/>
    <w:rsid w:val="00A65CB1"/>
    <w:rsid w:val="00A65D4B"/>
    <w:rsid w:val="00A65DD4"/>
    <w:rsid w:val="00A66255"/>
    <w:rsid w:val="00A66D76"/>
    <w:rsid w:val="00A66DCB"/>
    <w:rsid w:val="00A701CF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E2"/>
    <w:rsid w:val="00A76F77"/>
    <w:rsid w:val="00A77B20"/>
    <w:rsid w:val="00A77DBD"/>
    <w:rsid w:val="00A8073C"/>
    <w:rsid w:val="00A80DE0"/>
    <w:rsid w:val="00A80F92"/>
    <w:rsid w:val="00A8181C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FBB"/>
    <w:rsid w:val="00A9266E"/>
    <w:rsid w:val="00A92B01"/>
    <w:rsid w:val="00A94232"/>
    <w:rsid w:val="00A94501"/>
    <w:rsid w:val="00A946B0"/>
    <w:rsid w:val="00A94744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7852"/>
    <w:rsid w:val="00AA7AC1"/>
    <w:rsid w:val="00AA7F0E"/>
    <w:rsid w:val="00AB0102"/>
    <w:rsid w:val="00AB026D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D4E"/>
    <w:rsid w:val="00AB47A1"/>
    <w:rsid w:val="00AB58E1"/>
    <w:rsid w:val="00AB5CB8"/>
    <w:rsid w:val="00AB5E01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346"/>
    <w:rsid w:val="00AF0CA3"/>
    <w:rsid w:val="00AF0DB2"/>
    <w:rsid w:val="00AF16D4"/>
    <w:rsid w:val="00AF20CB"/>
    <w:rsid w:val="00AF22D1"/>
    <w:rsid w:val="00AF29B3"/>
    <w:rsid w:val="00AF4B96"/>
    <w:rsid w:val="00AF5F50"/>
    <w:rsid w:val="00AF611E"/>
    <w:rsid w:val="00AF6D76"/>
    <w:rsid w:val="00AF7FC0"/>
    <w:rsid w:val="00B00CE0"/>
    <w:rsid w:val="00B01BFD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F7"/>
    <w:rsid w:val="00B6037E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EA8"/>
    <w:rsid w:val="00B95FA7"/>
    <w:rsid w:val="00B96A27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AD7"/>
    <w:rsid w:val="00BC0EF5"/>
    <w:rsid w:val="00BC1C35"/>
    <w:rsid w:val="00BC1EAE"/>
    <w:rsid w:val="00BC205C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2C7"/>
    <w:rsid w:val="00C0039A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4F1C"/>
    <w:rsid w:val="00C04F68"/>
    <w:rsid w:val="00C058BE"/>
    <w:rsid w:val="00C05A04"/>
    <w:rsid w:val="00C06134"/>
    <w:rsid w:val="00C0759F"/>
    <w:rsid w:val="00C07C73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60D5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CF7"/>
    <w:rsid w:val="00C341FF"/>
    <w:rsid w:val="00C34469"/>
    <w:rsid w:val="00C35035"/>
    <w:rsid w:val="00C35470"/>
    <w:rsid w:val="00C35D02"/>
    <w:rsid w:val="00C360CC"/>
    <w:rsid w:val="00C37239"/>
    <w:rsid w:val="00C375EE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6963"/>
    <w:rsid w:val="00C57013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BC"/>
    <w:rsid w:val="00C66A2E"/>
    <w:rsid w:val="00C66F8F"/>
    <w:rsid w:val="00C67450"/>
    <w:rsid w:val="00C67A47"/>
    <w:rsid w:val="00C67AB2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732"/>
    <w:rsid w:val="00C778FD"/>
    <w:rsid w:val="00C77950"/>
    <w:rsid w:val="00C810BD"/>
    <w:rsid w:val="00C81143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482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2386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13F0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B3"/>
    <w:rsid w:val="00D463B9"/>
    <w:rsid w:val="00D469FC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BB0"/>
    <w:rsid w:val="00D72CF3"/>
    <w:rsid w:val="00D73271"/>
    <w:rsid w:val="00D73472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75F"/>
    <w:rsid w:val="00D93EE4"/>
    <w:rsid w:val="00D94586"/>
    <w:rsid w:val="00D95093"/>
    <w:rsid w:val="00D951CD"/>
    <w:rsid w:val="00D95C8D"/>
    <w:rsid w:val="00D95F28"/>
    <w:rsid w:val="00D96392"/>
    <w:rsid w:val="00D971A2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0F1D"/>
    <w:rsid w:val="00DB1530"/>
    <w:rsid w:val="00DB1783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A2"/>
    <w:rsid w:val="00DC222C"/>
    <w:rsid w:val="00DC296D"/>
    <w:rsid w:val="00DC2F59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8EC"/>
    <w:rsid w:val="00DD59B1"/>
    <w:rsid w:val="00DD5A99"/>
    <w:rsid w:val="00DD6758"/>
    <w:rsid w:val="00DE0280"/>
    <w:rsid w:val="00DE0886"/>
    <w:rsid w:val="00DE1708"/>
    <w:rsid w:val="00DE199C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279"/>
    <w:rsid w:val="00DE7C37"/>
    <w:rsid w:val="00DF14B0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0971"/>
    <w:rsid w:val="00E31B1A"/>
    <w:rsid w:val="00E31D20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3AD"/>
    <w:rsid w:val="00E37007"/>
    <w:rsid w:val="00E37AEE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A86"/>
    <w:rsid w:val="00E5476B"/>
    <w:rsid w:val="00E5481F"/>
    <w:rsid w:val="00E5503A"/>
    <w:rsid w:val="00E56D67"/>
    <w:rsid w:val="00E57117"/>
    <w:rsid w:val="00E57BDE"/>
    <w:rsid w:val="00E57E69"/>
    <w:rsid w:val="00E602D4"/>
    <w:rsid w:val="00E608B5"/>
    <w:rsid w:val="00E61223"/>
    <w:rsid w:val="00E612C5"/>
    <w:rsid w:val="00E62915"/>
    <w:rsid w:val="00E62D38"/>
    <w:rsid w:val="00E6370D"/>
    <w:rsid w:val="00E63810"/>
    <w:rsid w:val="00E6427E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62F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153A"/>
    <w:rsid w:val="00EE287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6A"/>
    <w:rsid w:val="00EF1B20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309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8B4"/>
    <w:rsid w:val="00F30A6E"/>
    <w:rsid w:val="00F317A2"/>
    <w:rsid w:val="00F317BD"/>
    <w:rsid w:val="00F31F8F"/>
    <w:rsid w:val="00F32919"/>
    <w:rsid w:val="00F32A34"/>
    <w:rsid w:val="00F33A85"/>
    <w:rsid w:val="00F33F66"/>
    <w:rsid w:val="00F34132"/>
    <w:rsid w:val="00F34440"/>
    <w:rsid w:val="00F349EF"/>
    <w:rsid w:val="00F34D00"/>
    <w:rsid w:val="00F352D7"/>
    <w:rsid w:val="00F358E2"/>
    <w:rsid w:val="00F360E7"/>
    <w:rsid w:val="00F36129"/>
    <w:rsid w:val="00F36586"/>
    <w:rsid w:val="00F3670E"/>
    <w:rsid w:val="00F3673B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F4A"/>
    <w:rsid w:val="00F51FA7"/>
    <w:rsid w:val="00F51FE2"/>
    <w:rsid w:val="00F52E20"/>
    <w:rsid w:val="00F53701"/>
    <w:rsid w:val="00F53798"/>
    <w:rsid w:val="00F5449E"/>
    <w:rsid w:val="00F55224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EC1"/>
    <w:rsid w:val="00F64907"/>
    <w:rsid w:val="00F654F6"/>
    <w:rsid w:val="00F65957"/>
    <w:rsid w:val="00F659BA"/>
    <w:rsid w:val="00F65EDD"/>
    <w:rsid w:val="00F66241"/>
    <w:rsid w:val="00F66D8E"/>
    <w:rsid w:val="00F671A6"/>
    <w:rsid w:val="00F678F3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4D09"/>
    <w:rsid w:val="00F84FE0"/>
    <w:rsid w:val="00F855DE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3835"/>
    <w:rsid w:val="00FC4599"/>
    <w:rsid w:val="00FC50CC"/>
    <w:rsid w:val="00FC5B0B"/>
    <w:rsid w:val="00FC5C2F"/>
    <w:rsid w:val="00FC676D"/>
    <w:rsid w:val="00FC7223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66E4E9-D17C-4445-8176-081004EA60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960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6420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2022-04-21T10:13:00Z</dcterms:created>
  <dcterms:modified xsi:type="dcterms:W3CDTF">2022-04-21T10:13:00Z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(3)ZlBT98oOv5mSWvK0ow15su1GY446j7hzUFY/eHLgOuk79AqdPoydhPN1dBoX+369HlJ2wY1d
qY3ofsEp6k2/rajKHrWRXkmFH/LIBYoHoyTUf1KgCBIDuQT3EKHn/djzFuRcBZvzTYT/ALHv
HaB8dongWw7Lye1bt0/j7YUSmpREXPAofyFmZC1gpkUV0olWKSFhsHp2Z1pCTfdTxnbfALeL
F1BO5KW34uLwUShlKL</vt:lpwstr>
  </property>
  <property fmtid="{D5CDD505-2E9C-101B-9397-08002B2CF9AE}" pid="34" name="_2015_ms_pID_7253431">
    <vt:lpwstr>Y5ViTnob3LGeMzaPRJYbetjBnUvmPt38+/5ODkIAAehxyAINkaT8jV
pRgyQmCbDojBwwBGupYbOopFZIuIJM381IZd5EysfDSeyRAufiXCGL2yvatYEt2BBHCfdgo6
WynaICpBqsVXlgiYBfbm8Nj5eBu+ieFetflcRzvLZKVQ38gv9Fuuyc4v/qKqx+g5Yd39BHkk
HPRXzsETp62JseTBPkscA4zsuBHPU4B2dosM</vt:lpwstr>
  </property>
  <property fmtid="{D5CDD505-2E9C-101B-9397-08002B2CF9AE}" pid="35" name="_2015_ms_pID_7253432">
    <vt:lpwstr>+A==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1645063097</vt:lpwstr>
  </property>
</Properties>
</file>